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7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3.025188pt;height:28.905pt;mso-position-horizontal-relative:char;mso-position-vertical-relative:line" type="#_x0000_t75">
                  <v:imagedata r:id="rId6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191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865" w:right="917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12" w:right="1176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986" w:right="95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8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5.84pt;height:30.24pt;mso-position-horizontal-relative:char;mso-position-vertical-relative:line" type="#_x0000_t75">
                  <v:imagedata r:id="rId7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191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528" w:right="249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io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19" w:right="4590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2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2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el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CA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q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8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8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0" w:after="0" w:line="254" w:lineRule="exact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LICI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erón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Gon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-1"/>
        </w:rPr>
        <w:t>z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ez</w:t>
      </w:r>
      <w:r>
        <w:rPr>
          <w:rFonts w:ascii="Arial" w:hAnsi="Arial" w:cs="Arial" w:eastAsia="Arial"/>
          <w:sz w:val="20"/>
          <w:szCs w:val="20"/>
          <w:spacing w:val="-12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De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-1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ín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pgNumType w:start="1"/>
          <w:pgMar w:footer="207" w:top="460" w:bottom="400" w:left="460" w:right="260"/>
          <w:footerReference w:type="default" r:id="rId5"/>
          <w:type w:val="continuous"/>
          <w:pgSz w:w="12240" w:h="15840"/>
        </w:sectPr>
      </w:pPr>
      <w:rPr/>
    </w:p>
    <w:p>
      <w:pPr>
        <w:spacing w:before="5" w:after="0" w:line="248" w:lineRule="exact"/>
        <w:ind w:left="1429" w:right="-73"/>
        <w:jc w:val="left"/>
        <w:tabs>
          <w:tab w:pos="6280" w:val="left"/>
        </w:tabs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V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D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6" w:after="0" w:line="227" w:lineRule="exact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60"/>
          <w:cols w:num="2" w:equalWidth="0">
            <w:col w:w="6371" w:space="118"/>
            <w:col w:w="5031"/>
          </w:cols>
        </w:sectPr>
      </w:pPr>
      <w:rPr/>
    </w:p>
    <w:p>
      <w:pPr>
        <w:spacing w:before="15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1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er</w:t>
      </w:r>
      <w:r>
        <w:rPr>
          <w:rFonts w:ascii="Arial" w:hAnsi="Arial" w:cs="Arial" w:eastAsia="Arial"/>
          <w:sz w:val="20"/>
          <w:szCs w:val="20"/>
          <w:spacing w:val="3"/>
          <w:w w:val="100"/>
          <w:position w:val="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al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l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0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1" w:after="0" w:line="248" w:lineRule="auto"/>
        <w:ind w:left="1429" w:right="2997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Á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LISIS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z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N°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0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2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(2)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9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9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2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4"/>
        </w:rPr>
        <w:t>15/03/2023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4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4"/>
        </w:rPr>
        <w:t>12:20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4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4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4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4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57" w:lineRule="exact"/>
        <w:ind w:left="1429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3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15/03/2023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3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17:36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3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3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60"/>
        </w:sectPr>
      </w:pPr>
      <w:rPr/>
    </w:p>
    <w:p>
      <w:pPr>
        <w:spacing w:before="0" w:after="0" w:line="245" w:lineRule="exact"/>
        <w:ind w:left="1429" w:right="-73"/>
        <w:jc w:val="left"/>
        <w:tabs>
          <w:tab w:pos="6280" w:val="left"/>
        </w:tabs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25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a,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tora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to.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aras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to.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aras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7" w:after="0" w:line="225" w:lineRule="exact"/>
        <w:ind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toral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60"/>
          <w:cols w:num="2" w:equalWidth="0">
            <w:col w:w="6371" w:space="118"/>
            <w:col w:w="5031"/>
          </w:cols>
        </w:sectPr>
      </w:pPr>
      <w:rPr/>
    </w:p>
    <w:p>
      <w:pPr>
        <w:spacing w:before="17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16/03/2023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8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55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FORME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17/04/2023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8" w:after="0" w:line="240" w:lineRule="auto"/>
        <w:ind w:left="1429" w:right="-20"/>
        <w:jc w:val="left"/>
        <w:tabs>
          <w:tab w:pos="62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LE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5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-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INN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LE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39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60"/>
        </w:sectPr>
      </w:pPr>
      <w:rPr/>
    </w:p>
    <w:p>
      <w:pPr>
        <w:spacing w:before="34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Q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6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Fo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1" w:after="0" w:line="225" w:lineRule="exact"/>
        <w:ind w:left="142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Fó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2"/>
          <w:w w:val="100"/>
          <w:position w:val="-1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oro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3"/>
          <w:w w:val="100"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36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522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ed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Re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gen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D)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7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6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4-V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L-14</w:t>
      </w:r>
      <w:r>
        <w:rPr>
          <w:rFonts w:ascii="Arial" w:hAnsi="Arial" w:cs="Arial" w:eastAsia="Arial"/>
          <w:sz w:val="20"/>
          <w:szCs w:val="20"/>
          <w:spacing w:val="-2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1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4-V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L-11</w:t>
      </w:r>
      <w:r>
        <w:rPr>
          <w:rFonts w:ascii="Arial" w:hAnsi="Arial" w:cs="Arial" w:eastAsia="Arial"/>
          <w:sz w:val="20"/>
          <w:szCs w:val="20"/>
          <w:spacing w:val="-2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2.0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60"/>
          <w:cols w:num="2" w:equalWidth="0">
            <w:col w:w="2605" w:space="1077"/>
            <w:col w:w="7838"/>
          </w:cols>
        </w:sectPr>
      </w:pPr>
      <w:rPr/>
    </w:p>
    <w:p>
      <w:pPr>
        <w:spacing w:before="38" w:after="0" w:line="240" w:lineRule="auto"/>
        <w:ind w:left="1426" w:right="-20"/>
        <w:jc w:val="left"/>
        <w:tabs>
          <w:tab w:pos="36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411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Ion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Chro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atography</w:t>
      </w:r>
      <w:r>
        <w:rPr>
          <w:rFonts w:ascii="Arial" w:hAnsi="Arial" w:cs="Arial" w:eastAsia="Arial"/>
          <w:sz w:val="20"/>
          <w:szCs w:val="20"/>
          <w:spacing w:val="-2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uppre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uent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ty</w:t>
      </w:r>
      <w:r>
        <w:rPr>
          <w:rFonts w:ascii="Arial" w:hAnsi="Arial" w:cs="Arial" w:eastAsia="Arial"/>
          <w:sz w:val="20"/>
          <w:szCs w:val="20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7" w:after="0" w:line="258" w:lineRule="auto"/>
        <w:ind w:left="3683" w:right="133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Det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by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1" w:after="0" w:line="252" w:lineRule="auto"/>
        <w:ind w:left="3683" w:right="209" w:firstLine="-2256"/>
        <w:jc w:val="left"/>
        <w:tabs>
          <w:tab w:pos="36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2-.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2¯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Nitrite).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60"/>
        </w:sectPr>
      </w:pPr>
      <w:rPr/>
    </w:p>
    <w:p>
      <w:pPr>
        <w:spacing w:before="29" w:after="0" w:line="277" w:lineRule="auto"/>
        <w:ind w:left="1426" w:right="-54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o)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389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g.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dahl</w:t>
      </w:r>
      <w:r>
        <w:rPr>
          <w:rFonts w:ascii="Arial" w:hAnsi="Arial" w:cs="Arial" w:eastAsia="Arial"/>
          <w:sz w:val="20"/>
          <w:szCs w:val="20"/>
          <w:spacing w:val="-1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gan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)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4" w:after="0" w:line="258" w:lineRule="auto"/>
        <w:ind w:right="187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thod.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60"/>
          <w:cols w:num="2" w:equalWidth="0">
            <w:col w:w="3285" w:space="398"/>
            <w:col w:w="7837"/>
          </w:cols>
        </w:sectPr>
      </w:pPr>
      <w:rPr/>
    </w:p>
    <w:p>
      <w:pPr>
        <w:spacing w:before="24" w:after="0" w:line="247" w:lineRule="auto"/>
        <w:ind w:left="3683" w:right="901" w:firstLine="-2256"/>
        <w:jc w:val="left"/>
        <w:tabs>
          <w:tab w:pos="368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í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ab/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2.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D.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Hete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opo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y</w:t>
      </w:r>
      <w:r>
        <w:rPr>
          <w:rFonts w:ascii="Arial" w:hAnsi="Arial" w:cs="Arial" w:eastAsia="Arial"/>
          <w:sz w:val="20"/>
          <w:szCs w:val="20"/>
          <w:spacing w:val="-16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ue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thod.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2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a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  <w:position w:val="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1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40" w:after="0" w:line="240" w:lineRule="auto"/>
        <w:ind w:left="142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240" w:lineRule="auto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1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77" w:after="0" w:line="181" w:lineRule="exact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2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40" w:after="0" w:line="240" w:lineRule="auto"/>
        <w:ind w:left="2607" w:right="262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1" w:right="1671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1" w:right="129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00" w:left="460" w:right="26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3.417427pt;height:28.905pt;mso-position-horizontal-relative:char;mso-position-vertical-relative:line" type="#_x0000_t75">
                  <v:imagedata r:id="rId8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36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52" w:right="1003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98" w:right="126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73" w:right="103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5.984906pt;height:28.98pt;mso-position-horizontal-relative:char;mso-position-vertical-relative:line" type="#_x0000_t75">
                  <v:imagedata r:id="rId9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36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12" w:right="257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43" w:right="4606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66" w:right="54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5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1,53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1,56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57" w:right="5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1,52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1,47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42" w:right="41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66" w:right="54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1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4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0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1,52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18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40" w:after="0" w:line="240" w:lineRule="auto"/>
        <w:ind w:left="150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341" w:lineRule="auto"/>
        <w:ind w:left="452" w:right="493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3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 </w:t>
      </w:r>
      <w:r>
        <w:rPr>
          <w:rFonts w:ascii="Arial" w:hAnsi="Arial" w:cs="Arial" w:eastAsia="Arial"/>
          <w:sz w:val="16"/>
          <w:szCs w:val="16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b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-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h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4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Fó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Fo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2" w:after="0" w:line="240" w:lineRule="auto"/>
        <w:ind w:left="45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5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77" w:after="0" w:line="181" w:lineRule="exact"/>
        <w:ind w:left="45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6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40" w:after="0" w:line="240" w:lineRule="auto"/>
        <w:ind w:left="2631" w:right="264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76" w:right="168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15" w:right="131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pgMar w:header="0" w:footer="207" w:top="460" w:bottom="440" w:left="460" w:right="220"/>
          <w:pgSz w:w="12240" w:h="1584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9.317727pt;height:29.61pt;mso-position-horizontal-relative:char;mso-position-vertical-relative:line" type="#_x0000_t75">
                  <v:imagedata r:id="rId10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3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  <w:tc>
          <w:tcPr>
            <w:tcW w:w="636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52" w:right="1003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98" w:right="126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73" w:right="103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2.456515pt;height:29.67pt;mso-position-horizontal-relative:char;mso-position-vertical-relative:line" type="#_x0000_t75">
                  <v:imagedata r:id="rId11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36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12" w:right="257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43" w:right="4606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66" w:right="54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1,52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1,55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66" w:right="54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5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5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1,57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1,58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66" w:right="54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68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1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4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68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7968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68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1,58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68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68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9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2631" w:right="264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76" w:right="168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15" w:right="131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pgMar w:header="0" w:footer="207" w:top="460" w:bottom="440" w:left="460" w:right="220"/>
          <w:pgSz w:w="12240" w:h="1584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9.317727pt;height:29.61pt;mso-position-horizontal-relative:char;mso-position-vertical-relative:line" type="#_x0000_t75">
                  <v:imagedata r:id="rId12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3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  <w:tc>
          <w:tcPr>
            <w:tcW w:w="636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52" w:right="1003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98" w:right="126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73" w:right="103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2.456515pt;height:29.67pt;mso-position-horizontal-relative:char;mso-position-vertical-relative:line" type="#_x0000_t75">
                  <v:imagedata r:id="rId13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36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12" w:right="257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43" w:right="4606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66" w:right="54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1,70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27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66" w:right="54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1,67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1,55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2631" w:right="264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76" w:right="168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15" w:right="131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pgMar w:header="0" w:footer="207" w:top="460" w:bottom="400" w:left="460" w:right="220"/>
          <w:pgSz w:w="12240" w:h="1584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741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9.317727pt;height:29.61pt;mso-position-horizontal-relative:char;mso-position-vertical-relative:line" type="#_x0000_t75">
                  <v:imagedata r:id="rId14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3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  <w:tc>
          <w:tcPr>
            <w:tcW w:w="6364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52" w:right="1003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98" w:right="1262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73" w:right="103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8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2.456515pt;height:29.67pt;mso-position-horizontal-relative:char;mso-position-vertical-relative:line" type="#_x0000_t75">
                  <v:imagedata r:id="rId15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741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364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14" w:right="2578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Fin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l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43" w:right="4606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1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2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38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86" w:right="36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39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68" w:right="5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60" w:right="83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23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66" w:right="54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54" w:right="73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6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55" w:right="33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17-03-23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9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Fó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oro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2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06-04-23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8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01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8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(6)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2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15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080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4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8" w:right="3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5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2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á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(K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46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080" w:space="0" w:color="000000"/>
              <w:bottom w:val="single" w:sz="8.48016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080" w:space="0" w:color="000000"/>
              <w:bottom w:val="single" w:sz="8.48016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8016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741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í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60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4" w:after="0" w:line="240" w:lineRule="auto"/>
              <w:ind w:left="38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53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2080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080" w:type="dxa"/>
            <w:tcBorders>
              <w:top w:val="single" w:sz="8.47992" w:space="0" w:color="000000"/>
              <w:bottom w:val="single" w:sz="8.47992" w:space="0" w:color="000000"/>
              <w:left w:val="single" w:sz="8.672080" w:space="0" w:color="000000"/>
              <w:right w:val="single" w:sz="8.47992" w:space="0" w:color="000000"/>
            </w:tcBorders>
          </w:tcPr>
          <w:p>
            <w:pPr>
              <w:spacing w:before="4" w:after="0" w:line="240" w:lineRule="auto"/>
              <w:ind w:left="33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1,66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12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23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16-03-23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11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7968" w:space="0" w:color="000000"/>
            </w:tcBorders>
          </w:tcPr>
          <w:p>
            <w:pPr>
              <w:spacing w:before="27" w:after="0" w:line="240" w:lineRule="auto"/>
              <w:ind w:left="3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7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34" w:after="0" w:line="272" w:lineRule="auto"/>
        <w:ind w:left="9005" w:right="812" w:firstLine="-12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Jo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an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lt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án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C.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-4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Lab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io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5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2631" w:right="264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76" w:right="168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15" w:right="131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sectPr>
      <w:pgMar w:header="0" w:footer="207" w:top="460" w:bottom="400" w:left="460" w:right="220"/>
      <w:pgSz w:w="12240" w:h="15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165.8" w:lineRule="exact"/>
      <w:jc w:val="left"/>
      <w:rPr>
        <w:sz w:val="16.578125"/>
        <w:szCs w:val="16.578125"/>
      </w:rPr>
    </w:pPr>
    <w:rPr/>
    <w:r>
      <w:rPr/>
      <w:pict>
        <v:shape style="position:absolute;margin-left:38.040001pt;margin-top:730.5pt;width:547.8pt;height:29.46pt;mso-position-horizontal-relative:page;mso-position-vertical-relative:page;z-index:-2629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7.769989pt;margin-top:765.919983pt;width:49.801391pt;height:13.04pt;mso-position-horizontal-relative:page;mso-position-vertical-relative:page;z-index:-2628" type="#_x0000_t202" filled="f" stroked="f">
          <v:textbox inset="0,0,0,0">
            <w:txbxContent>
              <w:p>
                <w:pPr>
                  <w:spacing w:before="0" w:after="0" w:line="245" w:lineRule="exact"/>
                  <w:ind w:left="20" w:right="-53"/>
                  <w:jc w:val="left"/>
                  <w:rPr>
                    <w:rFonts w:ascii="Calibri" w:hAnsi="Calibri" w:cs="Calibri" w:eastAsia="Calibri"/>
                    <w:sz w:val="22"/>
                    <w:szCs w:val="22"/>
                  </w:rPr>
                </w:pPr>
                <w:rPr/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P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5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16.578125"/>
        <w:szCs w:val="16.578125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png"/><Relationship Id="rId10" Type="http://schemas.openxmlformats.org/officeDocument/2006/relationships/image" Target="media/image6.jpg"/><Relationship Id="rId11" Type="http://schemas.openxmlformats.org/officeDocument/2006/relationships/image" Target="media/image7.png"/><Relationship Id="rId12" Type="http://schemas.openxmlformats.org/officeDocument/2006/relationships/image" Target="media/image8.jpg"/><Relationship Id="rId13" Type="http://schemas.openxmlformats.org/officeDocument/2006/relationships/image" Target="media/image9.png"/><Relationship Id="rId14" Type="http://schemas.openxmlformats.org/officeDocument/2006/relationships/image" Target="media/image10.jpg"/><Relationship Id="rId15" Type="http://schemas.openxmlformats.org/officeDocument/2006/relationships/image" Target="media/image11.pn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Montero</dc:creator>
  <dcterms:created xsi:type="dcterms:W3CDTF">2025-01-07T15:17:38Z</dcterms:created>
  <dcterms:modified xsi:type="dcterms:W3CDTF">2025-01-07T15:17:38Z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LastSaved">
    <vt:filetime>2025-01-07T00:00:00Z</vt:filetime>
  </property>
</Properties>
</file>